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9BBBBB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A63004">
        <w:rPr>
          <w:b/>
          <w:noProof/>
          <w:sz w:val="24"/>
        </w:rPr>
        <w:t>4</w:t>
      </w:r>
      <w:r>
        <w:rPr>
          <w:b/>
          <w:i/>
          <w:noProof/>
          <w:sz w:val="28"/>
        </w:rPr>
        <w:tab/>
      </w:r>
      <w:r>
        <w:rPr>
          <w:b/>
          <w:noProof/>
          <w:sz w:val="24"/>
        </w:rPr>
        <w:t>C4-2</w:t>
      </w:r>
      <w:r w:rsidR="00CE5050">
        <w:rPr>
          <w:b/>
          <w:noProof/>
          <w:sz w:val="24"/>
        </w:rPr>
        <w:t>4</w:t>
      </w:r>
      <w:r w:rsidR="00740032">
        <w:rPr>
          <w:b/>
          <w:noProof/>
          <w:sz w:val="24"/>
        </w:rPr>
        <w:t>3</w:t>
      </w:r>
      <w:r w:rsidR="006960B9">
        <w:rPr>
          <w:b/>
          <w:noProof/>
          <w:sz w:val="24"/>
        </w:rPr>
        <w:t>171</w:t>
      </w:r>
    </w:p>
    <w:p w14:paraId="146BED59" w14:textId="77777777" w:rsidR="00A63004" w:rsidRDefault="00A63004" w:rsidP="00A6300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862F4" w:rsidR="001E41F3" w:rsidRPr="00410371" w:rsidRDefault="008F4600"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6960B9">
              <w:rPr>
                <w:b/>
                <w:noProof/>
                <w:sz w:val="28"/>
              </w:rPr>
              <w:t>9</w:t>
            </w:r>
            <w:r w:rsidR="00B9710E">
              <w:rPr>
                <w:b/>
                <w:noProof/>
                <w:sz w:val="28"/>
              </w:rPr>
              <w:t>.3</w:t>
            </w:r>
            <w:r w:rsidR="009913BF">
              <w:rPr>
                <w:b/>
                <w:noProof/>
                <w:sz w:val="28"/>
              </w:rPr>
              <w:t>2</w:t>
            </w:r>
            <w:r w:rsidR="00B9710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A0034" w:rsidR="001E41F3" w:rsidRPr="00410371" w:rsidRDefault="008F4600"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B30D14">
              <w:rPr>
                <w:b/>
                <w:noProof/>
                <w:sz w:val="28"/>
              </w:rPr>
              <w:t>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8F4600"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9401A" w:rsidR="001E41F3" w:rsidRPr="00410371" w:rsidRDefault="008F4600">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C80038">
              <w:rPr>
                <w:b/>
                <w:noProof/>
                <w:sz w:val="28"/>
              </w:rPr>
              <w:t>7</w:t>
            </w:r>
            <w:r w:rsidR="005D0B8B">
              <w:rPr>
                <w:b/>
                <w:noProof/>
                <w:sz w:val="28"/>
              </w:rPr>
              <w:t>.</w:t>
            </w:r>
            <w:r w:rsidR="00C80038">
              <w:rPr>
                <w:b/>
                <w:noProof/>
                <w:sz w:val="28"/>
              </w:rPr>
              <w:t>4</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8822" w:rsidR="001E41F3" w:rsidRDefault="00F30BFC">
            <w:pPr>
              <w:pStyle w:val="CRCoverPage"/>
              <w:spacing w:after="0"/>
              <w:ind w:left="100"/>
              <w:rPr>
                <w:noProof/>
              </w:rPr>
            </w:pPr>
            <w:r>
              <w:t>Update</w:t>
            </w:r>
            <w:r w:rsidR="00841061">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8F4600">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A3F10" w:rsidR="001E41F3" w:rsidRDefault="00A3613F">
            <w:pPr>
              <w:pStyle w:val="CRCoverPage"/>
              <w:spacing w:after="0"/>
              <w:ind w:left="100"/>
              <w:rPr>
                <w:noProof/>
              </w:rPr>
            </w:pPr>
            <w:proofErr w:type="spellStart"/>
            <w:r>
              <w:t>DiaPri</w:t>
            </w:r>
            <w:proofErr w:type="spellEnd"/>
            <w:r>
              <w:t xml:space="preserve">, </w:t>
            </w:r>
            <w:r w:rsidR="008F4600">
              <w:fldChar w:fldCharType="begin"/>
            </w:r>
            <w:r w:rsidR="008F4600">
              <w:instrText xml:space="preserve"> DOCPROPERTY  RelatedWis  \* MERGEFORMAT </w:instrText>
            </w:r>
            <w:r w:rsidR="008F4600">
              <w:fldChar w:fldCharType="separate"/>
            </w:r>
            <w:r w:rsidR="00B9710E">
              <w:rPr>
                <w:rFonts w:hint="eastAsia"/>
                <w:noProof/>
                <w:lang w:eastAsia="zh-CN"/>
              </w:rPr>
              <w:t>TEI</w:t>
            </w:r>
            <w:r w:rsidR="008F4600">
              <w:rPr>
                <w:noProof/>
                <w:lang w:eastAsia="zh-CN"/>
              </w:rPr>
              <w:fldChar w:fldCharType="end"/>
            </w:r>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8F4600">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9E72D" w:rsidR="001E41F3" w:rsidRDefault="004A370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7B5F" w:rsidR="001E41F3" w:rsidRDefault="008F4600">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Pr>
                <w:i/>
                <w:noProof/>
                <w:sz w:val="18"/>
              </w:rPr>
              <w:fldChar w:fldCharType="end"/>
            </w:r>
            <w:r w:rsidR="00247595">
              <w:rPr>
                <w:i/>
                <w:noProof/>
                <w:sz w:val="18"/>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5B8252C6" w:rsidR="00DA5A56" w:rsidRDefault="00703CA2" w:rsidP="00DA5A56">
            <w:pPr>
              <w:pStyle w:val="CRCoverPage"/>
              <w:spacing w:after="0"/>
              <w:ind w:left="100"/>
              <w:rPr>
                <w:lang w:eastAsia="zh-CN"/>
              </w:rPr>
            </w:pPr>
            <w:r>
              <w:rPr>
                <w:lang w:eastAsia="zh-CN"/>
              </w:rPr>
              <w:t>It is referenced in TS 2</w:t>
            </w:r>
            <w:r w:rsidR="00B30D14">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A3613F">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6833033F"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2T11:38:00Z">
        <w:r w:rsidRPr="006276FC" w:rsidDel="00CD6776">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FA89C" w14:textId="77777777" w:rsidR="008F4600" w:rsidRDefault="008F4600">
      <w:r>
        <w:separator/>
      </w:r>
    </w:p>
  </w:endnote>
  <w:endnote w:type="continuationSeparator" w:id="0">
    <w:p w14:paraId="0DB073A4" w14:textId="77777777" w:rsidR="008F4600" w:rsidRDefault="008F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4F07B" w14:textId="77777777" w:rsidR="008F4600" w:rsidRDefault="008F4600">
      <w:r>
        <w:separator/>
      </w:r>
    </w:p>
  </w:footnote>
  <w:footnote w:type="continuationSeparator" w:id="0">
    <w:p w14:paraId="7AE41294" w14:textId="77777777" w:rsidR="008F4600" w:rsidRDefault="008F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6C1"/>
    <w:rsid w:val="0008771C"/>
    <w:rsid w:val="00090FF4"/>
    <w:rsid w:val="00091448"/>
    <w:rsid w:val="000A3469"/>
    <w:rsid w:val="000A6394"/>
    <w:rsid w:val="000B7FED"/>
    <w:rsid w:val="000C038A"/>
    <w:rsid w:val="000C6598"/>
    <w:rsid w:val="000D44B3"/>
    <w:rsid w:val="000D6ED8"/>
    <w:rsid w:val="000E2F23"/>
    <w:rsid w:val="000F564C"/>
    <w:rsid w:val="000F79E7"/>
    <w:rsid w:val="00104F3F"/>
    <w:rsid w:val="00114A38"/>
    <w:rsid w:val="00122715"/>
    <w:rsid w:val="00122D34"/>
    <w:rsid w:val="00122F23"/>
    <w:rsid w:val="00133E1B"/>
    <w:rsid w:val="00145D43"/>
    <w:rsid w:val="00164210"/>
    <w:rsid w:val="00192C46"/>
    <w:rsid w:val="001A08B3"/>
    <w:rsid w:val="001A23CF"/>
    <w:rsid w:val="001A7B60"/>
    <w:rsid w:val="001B52F0"/>
    <w:rsid w:val="001B673D"/>
    <w:rsid w:val="001B7A65"/>
    <w:rsid w:val="001C3DDA"/>
    <w:rsid w:val="001D5E16"/>
    <w:rsid w:val="001E41F3"/>
    <w:rsid w:val="001F12A2"/>
    <w:rsid w:val="001F5B25"/>
    <w:rsid w:val="00210490"/>
    <w:rsid w:val="00221CBB"/>
    <w:rsid w:val="00233C6A"/>
    <w:rsid w:val="00243225"/>
    <w:rsid w:val="00247595"/>
    <w:rsid w:val="0026004D"/>
    <w:rsid w:val="002640DD"/>
    <w:rsid w:val="002649A5"/>
    <w:rsid w:val="002670D7"/>
    <w:rsid w:val="00273A75"/>
    <w:rsid w:val="00275D12"/>
    <w:rsid w:val="00280543"/>
    <w:rsid w:val="00283AC3"/>
    <w:rsid w:val="00284FEB"/>
    <w:rsid w:val="002860C4"/>
    <w:rsid w:val="00291889"/>
    <w:rsid w:val="002B5741"/>
    <w:rsid w:val="002D2017"/>
    <w:rsid w:val="002E472E"/>
    <w:rsid w:val="002F0F43"/>
    <w:rsid w:val="00305409"/>
    <w:rsid w:val="003168C3"/>
    <w:rsid w:val="00326F29"/>
    <w:rsid w:val="0035740D"/>
    <w:rsid w:val="003609EF"/>
    <w:rsid w:val="0036231A"/>
    <w:rsid w:val="00371E49"/>
    <w:rsid w:val="003730FE"/>
    <w:rsid w:val="00374DD4"/>
    <w:rsid w:val="00387541"/>
    <w:rsid w:val="003B7940"/>
    <w:rsid w:val="003C6963"/>
    <w:rsid w:val="003E1A36"/>
    <w:rsid w:val="003F4327"/>
    <w:rsid w:val="00410371"/>
    <w:rsid w:val="004242F1"/>
    <w:rsid w:val="00425379"/>
    <w:rsid w:val="004325F2"/>
    <w:rsid w:val="00446905"/>
    <w:rsid w:val="004476F7"/>
    <w:rsid w:val="00453FE7"/>
    <w:rsid w:val="004717DC"/>
    <w:rsid w:val="00477132"/>
    <w:rsid w:val="004A3703"/>
    <w:rsid w:val="004B75B7"/>
    <w:rsid w:val="004C2CAF"/>
    <w:rsid w:val="004C387C"/>
    <w:rsid w:val="004D0792"/>
    <w:rsid w:val="00503429"/>
    <w:rsid w:val="0050619D"/>
    <w:rsid w:val="00511EE6"/>
    <w:rsid w:val="005141D9"/>
    <w:rsid w:val="0051580D"/>
    <w:rsid w:val="005327E7"/>
    <w:rsid w:val="00547111"/>
    <w:rsid w:val="0059151F"/>
    <w:rsid w:val="00592956"/>
    <w:rsid w:val="00592D74"/>
    <w:rsid w:val="00595555"/>
    <w:rsid w:val="005D0B8B"/>
    <w:rsid w:val="005D6079"/>
    <w:rsid w:val="005E2C44"/>
    <w:rsid w:val="00621188"/>
    <w:rsid w:val="00624802"/>
    <w:rsid w:val="006257ED"/>
    <w:rsid w:val="00635A9F"/>
    <w:rsid w:val="00646A6D"/>
    <w:rsid w:val="00650658"/>
    <w:rsid w:val="00653DE4"/>
    <w:rsid w:val="00665C47"/>
    <w:rsid w:val="0069539A"/>
    <w:rsid w:val="00695808"/>
    <w:rsid w:val="006960B9"/>
    <w:rsid w:val="006B46FB"/>
    <w:rsid w:val="006C0C85"/>
    <w:rsid w:val="006D2E0F"/>
    <w:rsid w:val="006D67ED"/>
    <w:rsid w:val="006E21FB"/>
    <w:rsid w:val="006E6D7D"/>
    <w:rsid w:val="006F4128"/>
    <w:rsid w:val="00703CA2"/>
    <w:rsid w:val="00703CB0"/>
    <w:rsid w:val="007251F2"/>
    <w:rsid w:val="00740032"/>
    <w:rsid w:val="007605E4"/>
    <w:rsid w:val="0078067A"/>
    <w:rsid w:val="00785761"/>
    <w:rsid w:val="00792342"/>
    <w:rsid w:val="007977A8"/>
    <w:rsid w:val="007B512A"/>
    <w:rsid w:val="007C2097"/>
    <w:rsid w:val="007C3E38"/>
    <w:rsid w:val="007D6A07"/>
    <w:rsid w:val="007F7259"/>
    <w:rsid w:val="008030AC"/>
    <w:rsid w:val="008040A8"/>
    <w:rsid w:val="008279FA"/>
    <w:rsid w:val="00841061"/>
    <w:rsid w:val="008626E7"/>
    <w:rsid w:val="00870EE7"/>
    <w:rsid w:val="00875084"/>
    <w:rsid w:val="008863B9"/>
    <w:rsid w:val="00886919"/>
    <w:rsid w:val="008A45A6"/>
    <w:rsid w:val="008C204C"/>
    <w:rsid w:val="008D3CCC"/>
    <w:rsid w:val="008F0750"/>
    <w:rsid w:val="008F0D10"/>
    <w:rsid w:val="008F3789"/>
    <w:rsid w:val="008F4600"/>
    <w:rsid w:val="008F686C"/>
    <w:rsid w:val="009148DE"/>
    <w:rsid w:val="009342E0"/>
    <w:rsid w:val="00940DD4"/>
    <w:rsid w:val="00941E30"/>
    <w:rsid w:val="00956887"/>
    <w:rsid w:val="00964D91"/>
    <w:rsid w:val="009777D9"/>
    <w:rsid w:val="009857EC"/>
    <w:rsid w:val="009913BF"/>
    <w:rsid w:val="00991B88"/>
    <w:rsid w:val="009960E2"/>
    <w:rsid w:val="009A5753"/>
    <w:rsid w:val="009A579D"/>
    <w:rsid w:val="009C579D"/>
    <w:rsid w:val="009D7FEB"/>
    <w:rsid w:val="009E3297"/>
    <w:rsid w:val="009F734F"/>
    <w:rsid w:val="00A062A9"/>
    <w:rsid w:val="00A103BB"/>
    <w:rsid w:val="00A14514"/>
    <w:rsid w:val="00A21E2B"/>
    <w:rsid w:val="00A246B6"/>
    <w:rsid w:val="00A317BD"/>
    <w:rsid w:val="00A3613F"/>
    <w:rsid w:val="00A4169F"/>
    <w:rsid w:val="00A47E70"/>
    <w:rsid w:val="00A50CF0"/>
    <w:rsid w:val="00A5661C"/>
    <w:rsid w:val="00A63004"/>
    <w:rsid w:val="00A679CD"/>
    <w:rsid w:val="00A7671C"/>
    <w:rsid w:val="00A8008C"/>
    <w:rsid w:val="00A90BFE"/>
    <w:rsid w:val="00AA2CBC"/>
    <w:rsid w:val="00AC5820"/>
    <w:rsid w:val="00AD1CD8"/>
    <w:rsid w:val="00AE5023"/>
    <w:rsid w:val="00AF73BB"/>
    <w:rsid w:val="00B258BB"/>
    <w:rsid w:val="00B30D14"/>
    <w:rsid w:val="00B6295B"/>
    <w:rsid w:val="00B654DD"/>
    <w:rsid w:val="00B67B97"/>
    <w:rsid w:val="00B73582"/>
    <w:rsid w:val="00B828E0"/>
    <w:rsid w:val="00B83317"/>
    <w:rsid w:val="00B968C8"/>
    <w:rsid w:val="00B9710E"/>
    <w:rsid w:val="00BA3EC5"/>
    <w:rsid w:val="00BA51D9"/>
    <w:rsid w:val="00BA79CA"/>
    <w:rsid w:val="00BB5DFC"/>
    <w:rsid w:val="00BC03AC"/>
    <w:rsid w:val="00BD279D"/>
    <w:rsid w:val="00BD6BB8"/>
    <w:rsid w:val="00C009B3"/>
    <w:rsid w:val="00C10744"/>
    <w:rsid w:val="00C11158"/>
    <w:rsid w:val="00C1479B"/>
    <w:rsid w:val="00C14CE7"/>
    <w:rsid w:val="00C34C05"/>
    <w:rsid w:val="00C44AB2"/>
    <w:rsid w:val="00C51599"/>
    <w:rsid w:val="00C66BA2"/>
    <w:rsid w:val="00C80038"/>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D6776"/>
    <w:rsid w:val="00CE5050"/>
    <w:rsid w:val="00CE6E05"/>
    <w:rsid w:val="00D03DAA"/>
    <w:rsid w:val="00D03F9A"/>
    <w:rsid w:val="00D06D51"/>
    <w:rsid w:val="00D10DEA"/>
    <w:rsid w:val="00D24991"/>
    <w:rsid w:val="00D25107"/>
    <w:rsid w:val="00D26190"/>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C0D"/>
    <w:rsid w:val="00EB09B7"/>
    <w:rsid w:val="00EB5F6A"/>
    <w:rsid w:val="00EC59F4"/>
    <w:rsid w:val="00ED7F13"/>
    <w:rsid w:val="00EE1483"/>
    <w:rsid w:val="00EE689A"/>
    <w:rsid w:val="00EE6EFB"/>
    <w:rsid w:val="00EE7D7C"/>
    <w:rsid w:val="00F16C4D"/>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5CBA1-CD9E-4F94-83F7-AFA2C3CB9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165</cp:revision>
  <cp:lastPrinted>1899-12-31T23:00:00Z</cp:lastPrinted>
  <dcterms:created xsi:type="dcterms:W3CDTF">2024-04-26T08:07:00Z</dcterms:created>
  <dcterms:modified xsi:type="dcterms:W3CDTF">2024-08-09T02:17:00Z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